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B5682" w14:textId="77777777" w:rsidR="002B07D0" w:rsidRDefault="002B07D0" w:rsidP="002B07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SCOLEMAN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4C22A6D9" w14:textId="77777777" w:rsidR="002B07D0" w:rsidRDefault="002B07D0" w:rsidP="002B07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6867A2B4" w14:textId="77777777" w:rsidR="002B07D0" w:rsidRDefault="002B07D0" w:rsidP="002B07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D9C55B" w14:textId="77777777" w:rsidR="002B07D0" w:rsidRDefault="002B07D0" w:rsidP="002B07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751876" w14:textId="77777777" w:rsidR="002B07D0" w:rsidRDefault="002B07D0" w:rsidP="002B07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Pillowe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A384FFF" w14:textId="77777777" w:rsidR="002B07D0" w:rsidRDefault="002B07D0" w:rsidP="002B07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2D61970B" w14:textId="77777777" w:rsidR="002B07D0" w:rsidRDefault="002B07D0" w:rsidP="002B07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EC5DAF" w14:textId="77777777" w:rsidR="002B07D0" w:rsidRDefault="002B07D0" w:rsidP="002B07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D2D07F" w14:textId="77777777" w:rsidR="002B07D0" w:rsidRDefault="002B07D0" w:rsidP="002B07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May 2022</w:t>
      </w:r>
    </w:p>
    <w:p w14:paraId="35EE525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31F50" w14:textId="77777777" w:rsidR="002B07D0" w:rsidRDefault="002B07D0" w:rsidP="009139A6">
      <w:r>
        <w:separator/>
      </w:r>
    </w:p>
  </w:endnote>
  <w:endnote w:type="continuationSeparator" w:id="0">
    <w:p w14:paraId="766CD661" w14:textId="77777777" w:rsidR="002B07D0" w:rsidRDefault="002B07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686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B9F6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C30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94F56" w14:textId="77777777" w:rsidR="002B07D0" w:rsidRDefault="002B07D0" w:rsidP="009139A6">
      <w:r>
        <w:separator/>
      </w:r>
    </w:p>
  </w:footnote>
  <w:footnote w:type="continuationSeparator" w:id="0">
    <w:p w14:paraId="70615EB5" w14:textId="77777777" w:rsidR="002B07D0" w:rsidRDefault="002B07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397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1F4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BBB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7D0"/>
    <w:rsid w:val="000666E0"/>
    <w:rsid w:val="002510B7"/>
    <w:rsid w:val="002B07D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F3B84"/>
  <w15:chartTrackingRefBased/>
  <w15:docId w15:val="{DC6CF28D-658B-420D-82AF-E96A40D53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2022-05-27T19:37:00Z</dcterms:created>
  <dcterms:modified xsi:type="dcterms:W3CDTF">2022-05-27T19:38:00Z</dcterms:modified>
</cp:coreProperties>
</file>